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8B220" w14:textId="77777777" w:rsidR="00FF3462" w:rsidRDefault="00FF3462" w:rsidP="00FF3462">
      <w:pPr>
        <w:pStyle w:val="Tekstpodstawowy"/>
        <w:spacing w:before="203" w:line="360" w:lineRule="auto"/>
        <w:rPr>
          <w:rFonts w:ascii="Tahoma" w:hAnsi="Tahoma" w:cs="Tahoma"/>
          <w:b/>
          <w:bCs/>
        </w:rPr>
      </w:pPr>
    </w:p>
    <w:p w14:paraId="4B9ACF22" w14:textId="05DBEEB8" w:rsidR="007C2DA2" w:rsidRPr="00F1603A" w:rsidRDefault="007C2DA2" w:rsidP="007C2DA2">
      <w:pPr>
        <w:pStyle w:val="Tekstpodstawowy"/>
        <w:spacing w:before="38"/>
        <w:rPr>
          <w:rFonts w:ascii="Arial" w:hAnsi="Arial" w:cs="Arial"/>
          <w:b/>
          <w:bCs/>
          <w:sz w:val="24"/>
          <w:szCs w:val="24"/>
        </w:rPr>
      </w:pPr>
      <w:r w:rsidRPr="00F1603A">
        <w:rPr>
          <w:rFonts w:ascii="Arial" w:hAnsi="Arial" w:cs="Arial"/>
          <w:b/>
          <w:bCs/>
          <w:sz w:val="24"/>
          <w:szCs w:val="24"/>
        </w:rPr>
        <w:t xml:space="preserve">Załącznik nr </w:t>
      </w:r>
      <w:r>
        <w:rPr>
          <w:rFonts w:ascii="Arial" w:hAnsi="Arial" w:cs="Arial"/>
          <w:b/>
          <w:bCs/>
          <w:sz w:val="24"/>
          <w:szCs w:val="24"/>
        </w:rPr>
        <w:t>3</w:t>
      </w:r>
      <w:r w:rsidRPr="00F1603A">
        <w:rPr>
          <w:rFonts w:ascii="Arial" w:hAnsi="Arial" w:cs="Arial"/>
          <w:b/>
          <w:bCs/>
          <w:sz w:val="24"/>
          <w:szCs w:val="24"/>
        </w:rPr>
        <w:t xml:space="preserve"> - OŚWIADCZENIE</w:t>
      </w:r>
    </w:p>
    <w:p w14:paraId="7F60BA6B" w14:textId="77777777" w:rsidR="00FF3462" w:rsidRDefault="00FF3462" w:rsidP="00FF3462">
      <w:pPr>
        <w:pStyle w:val="Tekstpodstawowy"/>
        <w:spacing w:before="203" w:line="360" w:lineRule="auto"/>
        <w:rPr>
          <w:rFonts w:ascii="Tahoma" w:hAnsi="Tahoma" w:cs="Tahoma"/>
          <w:b/>
          <w:bCs/>
        </w:rPr>
      </w:pPr>
    </w:p>
    <w:p w14:paraId="0D7395CA" w14:textId="358661BF" w:rsidR="00FF3462" w:rsidRPr="004F1BA0" w:rsidRDefault="00FF3462" w:rsidP="00FF3462">
      <w:pPr>
        <w:pStyle w:val="Tekstpodstawowy"/>
        <w:spacing w:before="203" w:line="360" w:lineRule="auto"/>
        <w:rPr>
          <w:rFonts w:ascii="Tahoma" w:hAnsi="Tahoma" w:cs="Tahoma"/>
          <w:b/>
          <w:bCs/>
        </w:rPr>
      </w:pPr>
      <w:r w:rsidRPr="004F1BA0">
        <w:rPr>
          <w:rFonts w:ascii="Tahoma" w:hAnsi="Tahoma" w:cs="Tahoma"/>
          <w:b/>
          <w:bCs/>
        </w:rPr>
        <w:t xml:space="preserve">OŚWIADCZENIE WYKONAWCY </w:t>
      </w:r>
    </w:p>
    <w:p w14:paraId="7FFA9DDF" w14:textId="77777777" w:rsidR="00FF3462" w:rsidRPr="004F1BA0" w:rsidRDefault="00FF3462" w:rsidP="00FF3462">
      <w:pPr>
        <w:pStyle w:val="Tekstpodstawowy"/>
        <w:spacing w:before="203" w:line="360" w:lineRule="auto"/>
        <w:rPr>
          <w:rFonts w:ascii="Tahoma" w:hAnsi="Tahoma" w:cs="Tahoma"/>
        </w:rPr>
      </w:pPr>
      <w:r w:rsidRPr="004F1BA0">
        <w:rPr>
          <w:rFonts w:ascii="Tahoma" w:hAnsi="Tahoma" w:cs="Tahoma"/>
        </w:rPr>
        <w:t xml:space="preserve">Oświadczenie Wykonawcy w zakresie wypełnienia obowiązków informacyjnych przewidzianych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4C8771F7" w14:textId="77777777" w:rsidR="00FF3462" w:rsidRPr="004F1BA0" w:rsidRDefault="00FF3462" w:rsidP="00FF3462">
      <w:pPr>
        <w:pStyle w:val="Tekstpodstawowy"/>
        <w:spacing w:before="203" w:line="360" w:lineRule="auto"/>
        <w:rPr>
          <w:rFonts w:ascii="Tahoma" w:hAnsi="Tahoma" w:cs="Tahoma"/>
        </w:rPr>
      </w:pPr>
      <w:r w:rsidRPr="004F1BA0">
        <w:rPr>
          <w:rFonts w:ascii="Tahoma" w:hAnsi="Tahoma" w:cs="Tahoma"/>
        </w:rPr>
        <w:t xml:space="preserve">Oświadczam, że wypełniłem obowiązki informacyjne przewidziane w art. 13 lub art. 14 RODO wobec osób fizycznych, od których dane osobowe bezpośrednio lub pośrednio pozyskałem w celu ubiegania się o udzielenie zamówienia publicznego w niniejszym postępowaniu.* </w:t>
      </w:r>
    </w:p>
    <w:p w14:paraId="032BF79C" w14:textId="77777777" w:rsidR="00FF3462" w:rsidRDefault="00FF3462" w:rsidP="00FF3462">
      <w:pPr>
        <w:pStyle w:val="Tekstpodstawowy"/>
        <w:spacing w:before="203" w:line="360" w:lineRule="auto"/>
        <w:rPr>
          <w:rFonts w:ascii="Tahoma" w:hAnsi="Tahoma" w:cs="Tahoma"/>
        </w:rPr>
      </w:pPr>
    </w:p>
    <w:p w14:paraId="48C6DE35" w14:textId="77777777" w:rsidR="00FF3462" w:rsidRDefault="00FF3462" w:rsidP="00FF3462">
      <w:pPr>
        <w:pStyle w:val="Tekstpodstawowy"/>
        <w:spacing w:before="203" w:line="360" w:lineRule="auto"/>
        <w:rPr>
          <w:rFonts w:ascii="Tahoma" w:hAnsi="Tahoma" w:cs="Tahoma"/>
        </w:rPr>
      </w:pPr>
    </w:p>
    <w:p w14:paraId="10477C7D" w14:textId="77777777" w:rsidR="00FF3462" w:rsidRPr="004F1BA0" w:rsidRDefault="00FF3462" w:rsidP="00FF3462">
      <w:pPr>
        <w:pStyle w:val="Tekstpodstawowy"/>
        <w:spacing w:before="203" w:line="360" w:lineRule="auto"/>
        <w:rPr>
          <w:rFonts w:ascii="Tahoma" w:hAnsi="Tahoma" w:cs="Tahoma"/>
        </w:rPr>
      </w:pPr>
      <w:r w:rsidRPr="004F1BA0">
        <w:rPr>
          <w:rFonts w:ascii="Tahoma" w:hAnsi="Tahoma" w:cs="Tahoma"/>
        </w:rPr>
        <w:t xml:space="preserve">………………………………… </w:t>
      </w:r>
    </w:p>
    <w:p w14:paraId="217F7ABD" w14:textId="77777777" w:rsidR="00FF3462" w:rsidRPr="004F1BA0" w:rsidRDefault="00FF3462" w:rsidP="00FF3462">
      <w:pPr>
        <w:pStyle w:val="Tekstpodstawowy"/>
        <w:spacing w:before="203" w:line="360" w:lineRule="auto"/>
        <w:rPr>
          <w:rFonts w:ascii="Tahoma" w:hAnsi="Tahoma" w:cs="Tahoma"/>
        </w:rPr>
      </w:pPr>
      <w:r w:rsidRPr="004F1BA0">
        <w:rPr>
          <w:rFonts w:ascii="Tahoma" w:hAnsi="Tahoma" w:cs="Tahoma"/>
          <w:i/>
          <w:iCs/>
        </w:rPr>
        <w:t xml:space="preserve">(Data i podpis Wykonawcy) </w:t>
      </w:r>
    </w:p>
    <w:p w14:paraId="32946865" w14:textId="77777777" w:rsidR="00FF3462" w:rsidRPr="004F1BA0" w:rsidRDefault="00FF3462" w:rsidP="00FF3462">
      <w:pPr>
        <w:pStyle w:val="Tekstpodstawowy"/>
        <w:spacing w:before="203" w:line="360" w:lineRule="auto"/>
        <w:rPr>
          <w:rFonts w:ascii="Tahoma" w:hAnsi="Tahoma" w:cs="Tahoma"/>
        </w:rPr>
      </w:pPr>
    </w:p>
    <w:p w14:paraId="7C2C59A0" w14:textId="77777777" w:rsidR="00FF3462" w:rsidRDefault="00FF3462" w:rsidP="00FF3462">
      <w:pPr>
        <w:pStyle w:val="Tekstpodstawowy"/>
        <w:spacing w:before="203" w:line="360" w:lineRule="auto"/>
        <w:rPr>
          <w:rFonts w:ascii="Tahoma" w:hAnsi="Tahoma" w:cs="Tahoma"/>
        </w:rPr>
      </w:pPr>
    </w:p>
    <w:p w14:paraId="4C774849" w14:textId="77777777" w:rsidR="00FF3462" w:rsidRPr="00FF3462" w:rsidRDefault="00FF3462" w:rsidP="00FF3462">
      <w:pPr>
        <w:pStyle w:val="Tekstpodstawowy"/>
        <w:spacing w:before="203" w:line="360" w:lineRule="auto"/>
        <w:rPr>
          <w:rFonts w:ascii="Tahoma" w:hAnsi="Tahoma" w:cs="Tahoma"/>
          <w:i/>
          <w:iCs/>
          <w:sz w:val="36"/>
          <w:szCs w:val="36"/>
        </w:rPr>
      </w:pPr>
      <w:r w:rsidRPr="00FF3462">
        <w:rPr>
          <w:rFonts w:ascii="Tahoma" w:hAnsi="Tahoma" w:cs="Tahoma"/>
          <w:i/>
          <w:iCs/>
          <w:sz w:val="32"/>
          <w:szCs w:val="32"/>
        </w:rPr>
        <w:t xml:space="preserve"> *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27EE3E9" w14:textId="77777777" w:rsidR="00AF2CCF" w:rsidRDefault="00AF2CCF" w:rsidP="00FF3462"/>
    <w:p w14:paraId="02271E27" w14:textId="31BC7371" w:rsidR="007C2DA2" w:rsidRPr="007C2DA2" w:rsidRDefault="007C2DA2" w:rsidP="007C2DA2">
      <w:pPr>
        <w:tabs>
          <w:tab w:val="left" w:pos="5475"/>
        </w:tabs>
      </w:pPr>
      <w:r>
        <w:tab/>
      </w:r>
    </w:p>
    <w:sectPr w:rsidR="007C2DA2" w:rsidRPr="007C2DA2" w:rsidSect="003370DC">
      <w:headerReference w:type="default" r:id="rId8"/>
      <w:footerReference w:type="default" r:id="rId9"/>
      <w:pgSz w:w="11906" w:h="16838"/>
      <w:pgMar w:top="58" w:right="1133" w:bottom="720" w:left="993" w:header="0" w:footer="5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B9BB99" w14:textId="77777777" w:rsidR="006D535A" w:rsidRDefault="006D535A" w:rsidP="00AF2CCF">
      <w:pPr>
        <w:spacing w:after="0" w:line="240" w:lineRule="auto"/>
      </w:pPr>
      <w:r>
        <w:separator/>
      </w:r>
    </w:p>
  </w:endnote>
  <w:endnote w:type="continuationSeparator" w:id="0">
    <w:p w14:paraId="615C518B" w14:textId="77777777" w:rsidR="006D535A" w:rsidRDefault="006D535A" w:rsidP="00AF2C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rlito">
    <w:altName w:val="Calibri"/>
    <w:charset w:val="00"/>
    <w:family w:val="swiss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A550C" w14:textId="75FA5F7B" w:rsidR="007C2DA2" w:rsidRPr="000B3865" w:rsidRDefault="007C2DA2" w:rsidP="007C2DA2">
    <w:pPr>
      <w:widowControl w:val="0"/>
      <w:autoSpaceDE w:val="0"/>
      <w:autoSpaceDN w:val="0"/>
      <w:adjustRightInd w:val="0"/>
      <w:spacing w:after="0"/>
      <w:ind w:left="3600" w:hanging="3600"/>
      <w:jc w:val="both"/>
      <w:rPr>
        <w:rFonts w:cstheme="minorHAnsi"/>
        <w:b/>
        <w:bCs/>
        <w:sz w:val="24"/>
        <w:szCs w:val="24"/>
      </w:rPr>
    </w:pPr>
    <w:r w:rsidRPr="003370DC">
      <w:rPr>
        <w:rFonts w:ascii="Arial" w:hAnsi="Arial" w:cs="Arial"/>
        <w:i/>
        <w:iCs/>
        <w:sz w:val="20"/>
        <w:szCs w:val="20"/>
      </w:rPr>
      <w:t xml:space="preserve">ZAPYTANIE OFERTOWE nr </w:t>
    </w:r>
    <w:r w:rsidRPr="00AD0704">
      <w:rPr>
        <w:rFonts w:ascii="Arial" w:hAnsi="Arial" w:cs="Arial"/>
        <w:i/>
        <w:iCs/>
        <w:sz w:val="20"/>
        <w:szCs w:val="20"/>
      </w:rPr>
      <w:t>FST/0027/DZ/0</w:t>
    </w:r>
    <w:r w:rsidR="00D0713C">
      <w:rPr>
        <w:rFonts w:ascii="Arial" w:hAnsi="Arial" w:cs="Arial"/>
        <w:i/>
        <w:iCs/>
        <w:sz w:val="20"/>
        <w:szCs w:val="20"/>
      </w:rPr>
      <w:t>8</w:t>
    </w:r>
  </w:p>
  <w:p w14:paraId="2D4FA684" w14:textId="77777777" w:rsidR="00843DC2" w:rsidRPr="003370DC" w:rsidRDefault="00843DC2" w:rsidP="003370DC">
    <w:pPr>
      <w:shd w:val="clear" w:color="auto" w:fill="FFFFFF"/>
      <w:tabs>
        <w:tab w:val="left" w:pos="6630"/>
      </w:tabs>
      <w:spacing w:after="0" w:line="240" w:lineRule="auto"/>
      <w:ind w:left="426"/>
      <w:outlineLvl w:val="0"/>
      <w:rPr>
        <w:rFonts w:ascii="Arial" w:hAnsi="Arial" w:cs="Arial"/>
        <w:i/>
        <w:iCs/>
        <w:sz w:val="20"/>
        <w:szCs w:val="20"/>
      </w:rPr>
    </w:pPr>
  </w:p>
  <w:p w14:paraId="2F98E18F" w14:textId="77777777" w:rsidR="003370DC" w:rsidRDefault="003370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80BC18" w14:textId="77777777" w:rsidR="006D535A" w:rsidRDefault="006D535A" w:rsidP="00AF2CCF">
      <w:pPr>
        <w:spacing w:after="0" w:line="240" w:lineRule="auto"/>
      </w:pPr>
      <w:r>
        <w:separator/>
      </w:r>
    </w:p>
  </w:footnote>
  <w:footnote w:type="continuationSeparator" w:id="0">
    <w:p w14:paraId="2AF82DE7" w14:textId="77777777" w:rsidR="006D535A" w:rsidRDefault="006D535A" w:rsidP="00AF2C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164E0" w14:textId="77777777" w:rsidR="00C416E8" w:rsidRDefault="0032772D" w:rsidP="00C416E8">
    <w:pPr>
      <w:pStyle w:val="Nagwek"/>
      <w:rPr>
        <w:lang w:eastAsia="pl-PL"/>
      </w:rPr>
    </w:pPr>
    <w:r>
      <w:rPr>
        <w:rFonts w:ascii="Times New Roman" w:hAnsi="Times New Roman" w:cs="Times New Roman"/>
        <w:sz w:val="20"/>
        <w:szCs w:val="20"/>
      </w:rPr>
      <w:t xml:space="preserve">             </w:t>
    </w:r>
  </w:p>
  <w:p w14:paraId="7EDF3B60" w14:textId="63D94373" w:rsidR="00BE6AC9" w:rsidRDefault="00BE6AC9" w:rsidP="00BE6AC9">
    <w:pPr>
      <w:pStyle w:val="Nagwek"/>
      <w:rPr>
        <w:lang w:eastAsia="pl-PL"/>
      </w:rPr>
    </w:pPr>
    <w:r>
      <w:rPr>
        <w:noProof/>
      </w:rPr>
      <w:t xml:space="preserve">         </w:t>
    </w:r>
    <w:r>
      <w:rPr>
        <w:noProof/>
        <w:lang w:eastAsia="pl-PL"/>
      </w:rPr>
      <w:t xml:space="preserve">                      </w:t>
    </w:r>
  </w:p>
  <w:p w14:paraId="5EB8CAB5" w14:textId="048EF065" w:rsidR="007C23A5" w:rsidRPr="00C416E8" w:rsidRDefault="002F7B1A" w:rsidP="00C416E8">
    <w:pPr>
      <w:pStyle w:val="Nagwek"/>
    </w:pPr>
    <w:r>
      <w:t xml:space="preserve">    </w:t>
    </w:r>
    <w:r w:rsidR="003E4561">
      <w:rPr>
        <w:noProof/>
      </w:rPr>
      <w:drawing>
        <wp:inline distT="0" distB="0" distL="0" distR="0" wp14:anchorId="7AA915E6" wp14:editId="43BA1622">
          <wp:extent cx="5760720" cy="493395"/>
          <wp:effectExtent l="0" t="0" r="0" b="0"/>
          <wp:docPr id="150589027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1562636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33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CF1E9D3"/>
    <w:multiLevelType w:val="hybridMultilevel"/>
    <w:tmpl w:val="FFFFFFFF"/>
    <w:lvl w:ilvl="0" w:tplc="FFFFFFFF">
      <w:start w:val="1"/>
      <w:numFmt w:val="decimal"/>
      <w:lvlText w:val="%1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ED359CF"/>
    <w:multiLevelType w:val="hybridMultilevel"/>
    <w:tmpl w:val="E5F44EBC"/>
    <w:lvl w:ilvl="0" w:tplc="0A98A8BC">
      <w:start w:val="1"/>
      <w:numFmt w:val="decimal"/>
      <w:lvlText w:val="%1)"/>
      <w:lvlJc w:val="left"/>
      <w:pPr>
        <w:ind w:left="8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6" w:hanging="360"/>
      </w:pPr>
    </w:lvl>
    <w:lvl w:ilvl="2" w:tplc="0415001B" w:tentative="1">
      <w:start w:val="1"/>
      <w:numFmt w:val="lowerRoman"/>
      <w:lvlText w:val="%3."/>
      <w:lvlJc w:val="right"/>
      <w:pPr>
        <w:ind w:left="2256" w:hanging="180"/>
      </w:pPr>
    </w:lvl>
    <w:lvl w:ilvl="3" w:tplc="0415000F" w:tentative="1">
      <w:start w:val="1"/>
      <w:numFmt w:val="decimal"/>
      <w:lvlText w:val="%4."/>
      <w:lvlJc w:val="left"/>
      <w:pPr>
        <w:ind w:left="2976" w:hanging="360"/>
      </w:pPr>
    </w:lvl>
    <w:lvl w:ilvl="4" w:tplc="04150019" w:tentative="1">
      <w:start w:val="1"/>
      <w:numFmt w:val="lowerLetter"/>
      <w:lvlText w:val="%5."/>
      <w:lvlJc w:val="left"/>
      <w:pPr>
        <w:ind w:left="3696" w:hanging="360"/>
      </w:pPr>
    </w:lvl>
    <w:lvl w:ilvl="5" w:tplc="0415001B" w:tentative="1">
      <w:start w:val="1"/>
      <w:numFmt w:val="lowerRoman"/>
      <w:lvlText w:val="%6."/>
      <w:lvlJc w:val="right"/>
      <w:pPr>
        <w:ind w:left="4416" w:hanging="180"/>
      </w:pPr>
    </w:lvl>
    <w:lvl w:ilvl="6" w:tplc="0415000F" w:tentative="1">
      <w:start w:val="1"/>
      <w:numFmt w:val="decimal"/>
      <w:lvlText w:val="%7."/>
      <w:lvlJc w:val="left"/>
      <w:pPr>
        <w:ind w:left="5136" w:hanging="360"/>
      </w:pPr>
    </w:lvl>
    <w:lvl w:ilvl="7" w:tplc="04150019" w:tentative="1">
      <w:start w:val="1"/>
      <w:numFmt w:val="lowerLetter"/>
      <w:lvlText w:val="%8."/>
      <w:lvlJc w:val="left"/>
      <w:pPr>
        <w:ind w:left="5856" w:hanging="360"/>
      </w:pPr>
    </w:lvl>
    <w:lvl w:ilvl="8" w:tplc="0415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2" w15:restartNumberingAfterBreak="0">
    <w:nsid w:val="38915D0A"/>
    <w:multiLevelType w:val="hybridMultilevel"/>
    <w:tmpl w:val="884409F6"/>
    <w:lvl w:ilvl="0" w:tplc="2ED4C77C">
      <w:start w:val="2"/>
      <w:numFmt w:val="decimal"/>
      <w:lvlText w:val="%1)"/>
      <w:lvlJc w:val="left"/>
      <w:pPr>
        <w:ind w:left="114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860" w:hanging="360"/>
      </w:pPr>
    </w:lvl>
    <w:lvl w:ilvl="2" w:tplc="0415001B">
      <w:start w:val="1"/>
      <w:numFmt w:val="lowerRoman"/>
      <w:lvlText w:val="%3."/>
      <w:lvlJc w:val="right"/>
      <w:pPr>
        <w:ind w:left="2580" w:hanging="180"/>
      </w:pPr>
    </w:lvl>
    <w:lvl w:ilvl="3" w:tplc="0415000F">
      <w:start w:val="1"/>
      <w:numFmt w:val="decimal"/>
      <w:lvlText w:val="%4."/>
      <w:lvlJc w:val="left"/>
      <w:pPr>
        <w:ind w:left="3300" w:hanging="360"/>
      </w:pPr>
    </w:lvl>
    <w:lvl w:ilvl="4" w:tplc="04150019">
      <w:start w:val="1"/>
      <w:numFmt w:val="lowerLetter"/>
      <w:lvlText w:val="%5."/>
      <w:lvlJc w:val="left"/>
      <w:pPr>
        <w:ind w:left="4020" w:hanging="360"/>
      </w:pPr>
    </w:lvl>
    <w:lvl w:ilvl="5" w:tplc="0415001B">
      <w:start w:val="1"/>
      <w:numFmt w:val="lowerRoman"/>
      <w:lvlText w:val="%6."/>
      <w:lvlJc w:val="right"/>
      <w:pPr>
        <w:ind w:left="4740" w:hanging="180"/>
      </w:pPr>
    </w:lvl>
    <w:lvl w:ilvl="6" w:tplc="0415000F">
      <w:start w:val="1"/>
      <w:numFmt w:val="decimal"/>
      <w:lvlText w:val="%7."/>
      <w:lvlJc w:val="left"/>
      <w:pPr>
        <w:ind w:left="5460" w:hanging="360"/>
      </w:pPr>
    </w:lvl>
    <w:lvl w:ilvl="7" w:tplc="04150019">
      <w:start w:val="1"/>
      <w:numFmt w:val="lowerLetter"/>
      <w:lvlText w:val="%8."/>
      <w:lvlJc w:val="left"/>
      <w:pPr>
        <w:ind w:left="6180" w:hanging="360"/>
      </w:pPr>
    </w:lvl>
    <w:lvl w:ilvl="8" w:tplc="0415001B">
      <w:start w:val="1"/>
      <w:numFmt w:val="lowerRoman"/>
      <w:lvlText w:val="%9."/>
      <w:lvlJc w:val="right"/>
      <w:pPr>
        <w:ind w:left="6900" w:hanging="180"/>
      </w:pPr>
    </w:lvl>
  </w:abstractNum>
  <w:abstractNum w:abstractNumId="3" w15:restartNumberingAfterBreak="0">
    <w:nsid w:val="4D2E3421"/>
    <w:multiLevelType w:val="hybridMultilevel"/>
    <w:tmpl w:val="6ED8B58C"/>
    <w:lvl w:ilvl="0" w:tplc="FFFFFFFF">
      <w:start w:val="1"/>
      <w:numFmt w:val="decimal"/>
      <w:lvlText w:val="%1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 w:tplc="FFFFFFFF">
      <w:numFmt w:val="decimal"/>
      <w:lvlText w:val=""/>
      <w:lvlJc w:val="left"/>
      <w:pPr>
        <w:ind w:left="0" w:firstLine="0"/>
      </w:pPr>
    </w:lvl>
    <w:lvl w:ilvl="4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7FD73F9E"/>
    <w:multiLevelType w:val="hybridMultilevel"/>
    <w:tmpl w:val="53E04104"/>
    <w:lvl w:ilvl="0" w:tplc="93A0C4BE">
      <w:start w:val="1"/>
      <w:numFmt w:val="decimal"/>
      <w:lvlText w:val="%1)"/>
      <w:lvlJc w:val="left"/>
      <w:pPr>
        <w:ind w:left="512" w:hanging="228"/>
      </w:pPr>
      <w:rPr>
        <w:rFonts w:ascii="Arial" w:eastAsia="Carlito" w:hAnsi="Arial" w:cs="Arial" w:hint="default"/>
        <w:b w:val="0"/>
        <w:bCs w:val="0"/>
        <w:i w:val="0"/>
        <w:iCs w:val="0"/>
        <w:spacing w:val="0"/>
        <w:w w:val="88"/>
        <w:sz w:val="22"/>
        <w:szCs w:val="22"/>
        <w:lang w:val="pl-PL" w:eastAsia="en-US" w:bidi="ar-SA"/>
      </w:rPr>
    </w:lvl>
    <w:lvl w:ilvl="1" w:tplc="649AD2FC">
      <w:start w:val="1"/>
      <w:numFmt w:val="decimal"/>
      <w:lvlText w:val="%2."/>
      <w:lvlJc w:val="left"/>
      <w:pPr>
        <w:ind w:left="992" w:hanging="425"/>
      </w:pPr>
      <w:rPr>
        <w:rFonts w:ascii="Carlito" w:eastAsia="Carlito" w:hAnsi="Carlito" w:cs="Carlito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C5F497F8">
      <w:numFmt w:val="bullet"/>
      <w:lvlText w:val="•"/>
      <w:lvlJc w:val="left"/>
      <w:pPr>
        <w:ind w:left="1962" w:hanging="425"/>
      </w:pPr>
      <w:rPr>
        <w:rFonts w:hint="default"/>
        <w:lang w:val="pl-PL" w:eastAsia="en-US" w:bidi="ar-SA"/>
      </w:rPr>
    </w:lvl>
    <w:lvl w:ilvl="3" w:tplc="A7E8F2D8">
      <w:numFmt w:val="bullet"/>
      <w:lvlText w:val="•"/>
      <w:lvlJc w:val="left"/>
      <w:pPr>
        <w:ind w:left="2936" w:hanging="425"/>
      </w:pPr>
      <w:rPr>
        <w:rFonts w:hint="default"/>
        <w:lang w:val="pl-PL" w:eastAsia="en-US" w:bidi="ar-SA"/>
      </w:rPr>
    </w:lvl>
    <w:lvl w:ilvl="4" w:tplc="F334CDE6">
      <w:numFmt w:val="bullet"/>
      <w:lvlText w:val="•"/>
      <w:lvlJc w:val="left"/>
      <w:pPr>
        <w:ind w:left="3910" w:hanging="425"/>
      </w:pPr>
      <w:rPr>
        <w:rFonts w:hint="default"/>
        <w:lang w:val="pl-PL" w:eastAsia="en-US" w:bidi="ar-SA"/>
      </w:rPr>
    </w:lvl>
    <w:lvl w:ilvl="5" w:tplc="67408CC2">
      <w:numFmt w:val="bullet"/>
      <w:lvlText w:val="•"/>
      <w:lvlJc w:val="left"/>
      <w:pPr>
        <w:ind w:left="4884" w:hanging="425"/>
      </w:pPr>
      <w:rPr>
        <w:rFonts w:hint="default"/>
        <w:lang w:val="pl-PL" w:eastAsia="en-US" w:bidi="ar-SA"/>
      </w:rPr>
    </w:lvl>
    <w:lvl w:ilvl="6" w:tplc="7F787E1A">
      <w:numFmt w:val="bullet"/>
      <w:lvlText w:val="•"/>
      <w:lvlJc w:val="left"/>
      <w:pPr>
        <w:ind w:left="5858" w:hanging="425"/>
      </w:pPr>
      <w:rPr>
        <w:rFonts w:hint="default"/>
        <w:lang w:val="pl-PL" w:eastAsia="en-US" w:bidi="ar-SA"/>
      </w:rPr>
    </w:lvl>
    <w:lvl w:ilvl="7" w:tplc="3DBE2F7A">
      <w:numFmt w:val="bullet"/>
      <w:lvlText w:val="•"/>
      <w:lvlJc w:val="left"/>
      <w:pPr>
        <w:ind w:left="6832" w:hanging="425"/>
      </w:pPr>
      <w:rPr>
        <w:rFonts w:hint="default"/>
        <w:lang w:val="pl-PL" w:eastAsia="en-US" w:bidi="ar-SA"/>
      </w:rPr>
    </w:lvl>
    <w:lvl w:ilvl="8" w:tplc="C55CEDCA">
      <w:numFmt w:val="bullet"/>
      <w:lvlText w:val="•"/>
      <w:lvlJc w:val="left"/>
      <w:pPr>
        <w:ind w:left="7806" w:hanging="425"/>
      </w:pPr>
      <w:rPr>
        <w:rFonts w:hint="default"/>
        <w:lang w:val="pl-PL" w:eastAsia="en-US" w:bidi="ar-SA"/>
      </w:rPr>
    </w:lvl>
  </w:abstractNum>
  <w:num w:numId="1" w16cid:durableId="149857230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94968260">
    <w:abstractNumId w:val="4"/>
  </w:num>
  <w:num w:numId="3" w16cid:durableId="2060784013">
    <w:abstractNumId w:val="1"/>
  </w:num>
  <w:num w:numId="4" w16cid:durableId="150624533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416168688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3A0D"/>
    <w:rsid w:val="00034C42"/>
    <w:rsid w:val="00035959"/>
    <w:rsid w:val="00041430"/>
    <w:rsid w:val="00051DB9"/>
    <w:rsid w:val="0006249A"/>
    <w:rsid w:val="000642BA"/>
    <w:rsid w:val="0007091E"/>
    <w:rsid w:val="000940B4"/>
    <w:rsid w:val="000D77C9"/>
    <w:rsid w:val="000E3BF8"/>
    <w:rsid w:val="00110D52"/>
    <w:rsid w:val="00123388"/>
    <w:rsid w:val="001333A4"/>
    <w:rsid w:val="0017383E"/>
    <w:rsid w:val="00174280"/>
    <w:rsid w:val="001925DA"/>
    <w:rsid w:val="001A0018"/>
    <w:rsid w:val="001A30E9"/>
    <w:rsid w:val="001E0516"/>
    <w:rsid w:val="001E24C3"/>
    <w:rsid w:val="002022CE"/>
    <w:rsid w:val="00213B94"/>
    <w:rsid w:val="0022478C"/>
    <w:rsid w:val="00232575"/>
    <w:rsid w:val="002430D3"/>
    <w:rsid w:val="0024522D"/>
    <w:rsid w:val="00251CE5"/>
    <w:rsid w:val="00252696"/>
    <w:rsid w:val="002715A8"/>
    <w:rsid w:val="002931F7"/>
    <w:rsid w:val="002B6D7E"/>
    <w:rsid w:val="002B7961"/>
    <w:rsid w:val="002F186A"/>
    <w:rsid w:val="002F2B8A"/>
    <w:rsid w:val="002F7B1A"/>
    <w:rsid w:val="00307712"/>
    <w:rsid w:val="0032772D"/>
    <w:rsid w:val="00336186"/>
    <w:rsid w:val="003370DC"/>
    <w:rsid w:val="003761F1"/>
    <w:rsid w:val="00395655"/>
    <w:rsid w:val="003C01EC"/>
    <w:rsid w:val="003C55F3"/>
    <w:rsid w:val="003E16DC"/>
    <w:rsid w:val="003E2A86"/>
    <w:rsid w:val="003E4561"/>
    <w:rsid w:val="003F3AE8"/>
    <w:rsid w:val="00425EC6"/>
    <w:rsid w:val="004322B0"/>
    <w:rsid w:val="004335C3"/>
    <w:rsid w:val="0045222D"/>
    <w:rsid w:val="00455228"/>
    <w:rsid w:val="0046020E"/>
    <w:rsid w:val="00473E40"/>
    <w:rsid w:val="00476198"/>
    <w:rsid w:val="00493B49"/>
    <w:rsid w:val="004D4C50"/>
    <w:rsid w:val="004E5A33"/>
    <w:rsid w:val="004F2C15"/>
    <w:rsid w:val="004F3C41"/>
    <w:rsid w:val="00506286"/>
    <w:rsid w:val="00524154"/>
    <w:rsid w:val="00581D35"/>
    <w:rsid w:val="00583676"/>
    <w:rsid w:val="005848E3"/>
    <w:rsid w:val="005A499B"/>
    <w:rsid w:val="005B1EBB"/>
    <w:rsid w:val="005C71CD"/>
    <w:rsid w:val="005D0953"/>
    <w:rsid w:val="005E009C"/>
    <w:rsid w:val="005E4B5B"/>
    <w:rsid w:val="005F0144"/>
    <w:rsid w:val="00600D1F"/>
    <w:rsid w:val="006119B5"/>
    <w:rsid w:val="00615C8D"/>
    <w:rsid w:val="00623FF1"/>
    <w:rsid w:val="00646F91"/>
    <w:rsid w:val="006472E5"/>
    <w:rsid w:val="00663CE5"/>
    <w:rsid w:val="006646F3"/>
    <w:rsid w:val="006A17A8"/>
    <w:rsid w:val="006A1A9A"/>
    <w:rsid w:val="006C4712"/>
    <w:rsid w:val="006D3E57"/>
    <w:rsid w:val="006D535A"/>
    <w:rsid w:val="006D6CDE"/>
    <w:rsid w:val="006E3A0D"/>
    <w:rsid w:val="006F1339"/>
    <w:rsid w:val="0070644E"/>
    <w:rsid w:val="00725165"/>
    <w:rsid w:val="007329FA"/>
    <w:rsid w:val="00735B6F"/>
    <w:rsid w:val="00736C28"/>
    <w:rsid w:val="007850F5"/>
    <w:rsid w:val="007C11FF"/>
    <w:rsid w:val="007C23A5"/>
    <w:rsid w:val="007C2DA2"/>
    <w:rsid w:val="007E1EEB"/>
    <w:rsid w:val="007E7B0C"/>
    <w:rsid w:val="0080038A"/>
    <w:rsid w:val="00805384"/>
    <w:rsid w:val="00805DDC"/>
    <w:rsid w:val="00815ACD"/>
    <w:rsid w:val="00822134"/>
    <w:rsid w:val="00843DC2"/>
    <w:rsid w:val="00853ED7"/>
    <w:rsid w:val="00897360"/>
    <w:rsid w:val="008E39A6"/>
    <w:rsid w:val="008F24CA"/>
    <w:rsid w:val="008F6552"/>
    <w:rsid w:val="009015CF"/>
    <w:rsid w:val="0092053D"/>
    <w:rsid w:val="0094574E"/>
    <w:rsid w:val="0097463D"/>
    <w:rsid w:val="00975F8B"/>
    <w:rsid w:val="00977F7A"/>
    <w:rsid w:val="009A7AEC"/>
    <w:rsid w:val="009B1220"/>
    <w:rsid w:val="009B325E"/>
    <w:rsid w:val="00A22D7A"/>
    <w:rsid w:val="00A27077"/>
    <w:rsid w:val="00A3120D"/>
    <w:rsid w:val="00A362AF"/>
    <w:rsid w:val="00A46987"/>
    <w:rsid w:val="00A5459E"/>
    <w:rsid w:val="00A679F1"/>
    <w:rsid w:val="00AA37BB"/>
    <w:rsid w:val="00AA5EC5"/>
    <w:rsid w:val="00AD0DEA"/>
    <w:rsid w:val="00AF08DD"/>
    <w:rsid w:val="00AF2CCF"/>
    <w:rsid w:val="00B41685"/>
    <w:rsid w:val="00B63202"/>
    <w:rsid w:val="00B657B3"/>
    <w:rsid w:val="00B83020"/>
    <w:rsid w:val="00BA3033"/>
    <w:rsid w:val="00BB3DF9"/>
    <w:rsid w:val="00BD1175"/>
    <w:rsid w:val="00BD3127"/>
    <w:rsid w:val="00BD615C"/>
    <w:rsid w:val="00BE6AC9"/>
    <w:rsid w:val="00BF080C"/>
    <w:rsid w:val="00BF4B7A"/>
    <w:rsid w:val="00C15C7B"/>
    <w:rsid w:val="00C416E8"/>
    <w:rsid w:val="00C82BE4"/>
    <w:rsid w:val="00C94E90"/>
    <w:rsid w:val="00C97731"/>
    <w:rsid w:val="00CB1597"/>
    <w:rsid w:val="00CB7E0D"/>
    <w:rsid w:val="00CD2055"/>
    <w:rsid w:val="00CD3B34"/>
    <w:rsid w:val="00D04252"/>
    <w:rsid w:val="00D0713C"/>
    <w:rsid w:val="00D249EB"/>
    <w:rsid w:val="00D2710C"/>
    <w:rsid w:val="00D30DFA"/>
    <w:rsid w:val="00D42D79"/>
    <w:rsid w:val="00D750AC"/>
    <w:rsid w:val="00D865D7"/>
    <w:rsid w:val="00D94977"/>
    <w:rsid w:val="00DA02D7"/>
    <w:rsid w:val="00DA6535"/>
    <w:rsid w:val="00DB3C51"/>
    <w:rsid w:val="00DC3BD2"/>
    <w:rsid w:val="00DE1508"/>
    <w:rsid w:val="00DE5863"/>
    <w:rsid w:val="00DF1D74"/>
    <w:rsid w:val="00E049ED"/>
    <w:rsid w:val="00E25E6F"/>
    <w:rsid w:val="00E405EF"/>
    <w:rsid w:val="00E452B6"/>
    <w:rsid w:val="00E63F7D"/>
    <w:rsid w:val="00E761A7"/>
    <w:rsid w:val="00E80367"/>
    <w:rsid w:val="00E951C4"/>
    <w:rsid w:val="00E95B0A"/>
    <w:rsid w:val="00EB4D14"/>
    <w:rsid w:val="00EC03DB"/>
    <w:rsid w:val="00EC36AC"/>
    <w:rsid w:val="00EC4342"/>
    <w:rsid w:val="00ED1CFA"/>
    <w:rsid w:val="00EE762F"/>
    <w:rsid w:val="00EF3FE3"/>
    <w:rsid w:val="00F00C56"/>
    <w:rsid w:val="00F15C85"/>
    <w:rsid w:val="00F40724"/>
    <w:rsid w:val="00F50A2A"/>
    <w:rsid w:val="00F758FE"/>
    <w:rsid w:val="00F8055F"/>
    <w:rsid w:val="00F86ABF"/>
    <w:rsid w:val="00F93577"/>
    <w:rsid w:val="00F94028"/>
    <w:rsid w:val="00FB3A80"/>
    <w:rsid w:val="00FC4C4F"/>
    <w:rsid w:val="00FD6D45"/>
    <w:rsid w:val="00FF3462"/>
    <w:rsid w:val="00FF3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C33F08"/>
  <w15:docId w15:val="{1DBFE34A-06AC-416F-8ADF-D5DE22675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FB3A80"/>
    <w:pPr>
      <w:widowControl w:val="0"/>
      <w:autoSpaceDE w:val="0"/>
      <w:autoSpaceDN w:val="0"/>
      <w:spacing w:after="0" w:line="240" w:lineRule="auto"/>
      <w:ind w:left="121"/>
      <w:outlineLvl w:val="0"/>
    </w:pPr>
    <w:rPr>
      <w:rFonts w:ascii="Carlito" w:eastAsia="Carlito" w:hAnsi="Carlito" w:cs="Carlito"/>
      <w:b/>
      <w:bCs/>
    </w:rPr>
  </w:style>
  <w:style w:type="paragraph" w:styleId="Nagwek2">
    <w:name w:val="heading 2"/>
    <w:basedOn w:val="Normalny"/>
    <w:link w:val="Nagwek2Znak"/>
    <w:uiPriority w:val="9"/>
    <w:unhideWhenUsed/>
    <w:qFormat/>
    <w:rsid w:val="00FB3A80"/>
    <w:pPr>
      <w:widowControl w:val="0"/>
      <w:autoSpaceDE w:val="0"/>
      <w:autoSpaceDN w:val="0"/>
      <w:spacing w:after="0" w:line="240" w:lineRule="auto"/>
      <w:ind w:left="456"/>
      <w:outlineLvl w:val="1"/>
    </w:pPr>
    <w:rPr>
      <w:rFonts w:ascii="Carlito" w:eastAsia="Carlito" w:hAnsi="Carlito" w:cs="Carlito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F2C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2CCF"/>
  </w:style>
  <w:style w:type="paragraph" w:styleId="Stopka">
    <w:name w:val="footer"/>
    <w:basedOn w:val="Normalny"/>
    <w:link w:val="StopkaZnak"/>
    <w:uiPriority w:val="99"/>
    <w:unhideWhenUsed/>
    <w:rsid w:val="00AF2C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2CCF"/>
  </w:style>
  <w:style w:type="paragraph" w:styleId="Tekstdymka">
    <w:name w:val="Balloon Text"/>
    <w:basedOn w:val="Normalny"/>
    <w:link w:val="TekstdymkaZnak"/>
    <w:uiPriority w:val="99"/>
    <w:semiHidden/>
    <w:unhideWhenUsed/>
    <w:rsid w:val="00AF2C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2CCF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1"/>
    <w:qFormat/>
    <w:rsid w:val="00581D35"/>
    <w:pPr>
      <w:spacing w:after="0" w:line="240" w:lineRule="auto"/>
      <w:ind w:left="720"/>
    </w:pPr>
    <w:rPr>
      <w:rFonts w:ascii="Calibri" w:hAnsi="Calibri" w:cs="Times New Roman"/>
    </w:rPr>
  </w:style>
  <w:style w:type="paragraph" w:customStyle="1" w:styleId="Default">
    <w:name w:val="Default"/>
    <w:uiPriority w:val="99"/>
    <w:rsid w:val="00581D3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podstawowy">
    <w:name w:val="podstawowy"/>
    <w:basedOn w:val="Normalny"/>
    <w:rsid w:val="00583676"/>
    <w:pPr>
      <w:suppressAutoHyphens/>
      <w:autoSpaceDE w:val="0"/>
      <w:spacing w:after="0" w:line="280" w:lineRule="atLeast"/>
      <w:ind w:firstLine="397"/>
      <w:jc w:val="both"/>
    </w:pPr>
    <w:rPr>
      <w:rFonts w:ascii="Arial" w:eastAsia="Calibri" w:hAnsi="Arial" w:cs="Arial"/>
      <w:color w:val="000000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FB3A80"/>
    <w:rPr>
      <w:rFonts w:ascii="Carlito" w:eastAsia="Carlito" w:hAnsi="Carlito" w:cs="Carlito"/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B3A80"/>
    <w:rPr>
      <w:rFonts w:ascii="Carlito" w:eastAsia="Carlito" w:hAnsi="Carlito" w:cs="Carlito"/>
      <w:b/>
      <w:bCs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FB3A80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FB3A80"/>
    <w:rPr>
      <w:rFonts w:ascii="Carlito" w:eastAsia="Carlito" w:hAnsi="Carlito" w:cs="Carlito"/>
    </w:rPr>
  </w:style>
  <w:style w:type="paragraph" w:customStyle="1" w:styleId="TableParagraph">
    <w:name w:val="Table Paragraph"/>
    <w:basedOn w:val="Normalny"/>
    <w:uiPriority w:val="1"/>
    <w:qFormat/>
    <w:rsid w:val="00FB3A80"/>
    <w:pPr>
      <w:widowControl w:val="0"/>
      <w:autoSpaceDE w:val="0"/>
      <w:autoSpaceDN w:val="0"/>
      <w:spacing w:after="0" w:line="240" w:lineRule="auto"/>
      <w:ind w:left="107"/>
    </w:pPr>
    <w:rPr>
      <w:rFonts w:ascii="Carlito" w:eastAsia="Carlito" w:hAnsi="Carlito" w:cs="Carlito"/>
    </w:rPr>
  </w:style>
  <w:style w:type="table" w:customStyle="1" w:styleId="TableNormal">
    <w:name w:val="Table Normal"/>
    <w:uiPriority w:val="2"/>
    <w:semiHidden/>
    <w:qFormat/>
    <w:rsid w:val="00FB3A80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B159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B159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B159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159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B1597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CB1597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B15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3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2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nika\Desktop\RPO%20-%207.4.1\Realizacja\kadry\papier%20z%20logo%20-%20pozostale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8A8C18-D3CC-43AB-B556-6AE7FF28F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z logo - pozostale</Template>
  <TotalTime>5</TotalTime>
  <Pages>1</Pages>
  <Words>160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Monika</dc:creator>
  <cp:lastModifiedBy>Małgorzata Pawłowska</cp:lastModifiedBy>
  <cp:revision>7</cp:revision>
  <cp:lastPrinted>2022-10-02T08:11:00Z</cp:lastPrinted>
  <dcterms:created xsi:type="dcterms:W3CDTF">2025-01-22T12:46:00Z</dcterms:created>
  <dcterms:modified xsi:type="dcterms:W3CDTF">2026-04-21T17:25:00Z</dcterms:modified>
</cp:coreProperties>
</file>